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3/26000399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rtrasse Testinghalle-BG-Kühlcontainer KC1-KP04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
Rohrtrasse Testinghalle-BG-Kühlcontainer KC1-KP04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